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4A993" w14:textId="1C2E5E0D" w:rsidR="00342912" w:rsidRPr="00342912" w:rsidRDefault="00342912" w:rsidP="00342912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en-US" w:eastAsia="pl-PL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63350027" wp14:editId="0B4CCBAD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3" name="Obraz 2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DA5560" w14:textId="77777777" w:rsidR="00342912" w:rsidRPr="00342912" w:rsidRDefault="00342912" w:rsidP="00342912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342912">
        <w:rPr>
          <w:rFonts w:eastAsia="Times New Roman" w:cs="Calibri"/>
          <w:b/>
          <w:sz w:val="20"/>
          <w:szCs w:val="20"/>
          <w:lang w:val="en-US" w:eastAsia="pl-PL" w:bidi="ar-IQ"/>
        </w:rPr>
        <w:t xml:space="preserve">    </w:t>
      </w:r>
      <w:r w:rsidRPr="00342912">
        <w:rPr>
          <w:rFonts w:eastAsia="Batang" w:cs="Calibri"/>
          <w:b/>
          <w:lang w:val="en-US" w:eastAsia="pl-PL" w:bidi="ar-IQ"/>
        </w:rPr>
        <w:t>Samodzielny Publiczny Zakład Opieki Zdrowotnej w Siedlcach</w:t>
      </w:r>
      <w:r w:rsidRPr="00342912">
        <w:rPr>
          <w:rFonts w:eastAsia="Batang" w:cs="Calibri"/>
          <w:b/>
          <w:lang w:val="en-US" w:eastAsia="pl-PL" w:bidi="ar-IQ"/>
        </w:rPr>
        <w:br/>
        <w:t>ul. Jana Kilińskiego 29, 08 -110 Siedlce</w:t>
      </w:r>
      <w:r w:rsidRPr="00342912">
        <w:rPr>
          <w:rFonts w:eastAsia="Batang" w:cs="Calibri"/>
          <w:b/>
          <w:sz w:val="20"/>
          <w:szCs w:val="20"/>
          <w:lang w:val="en-US" w:eastAsia="pl-PL" w:bidi="ar-IQ"/>
        </w:rPr>
        <w:br/>
        <w:t xml:space="preserve">tel. 25 632 27 97, e-mail: </w:t>
      </w:r>
      <w:hyperlink r:id="rId9" w:history="1">
        <w:r w:rsidRPr="00342912">
          <w:rPr>
            <w:rFonts w:eastAsia="Batang" w:cs="Calibri"/>
            <w:b/>
            <w:color w:val="0000FF"/>
            <w:sz w:val="20"/>
            <w:szCs w:val="20"/>
            <w:u w:val="single"/>
            <w:lang w:val="en-US" w:eastAsia="pl-PL" w:bidi="ar-IQ"/>
          </w:rPr>
          <w:t>sekretariat@spzoz-siedlce.pl</w:t>
        </w:r>
      </w:hyperlink>
      <w:r w:rsidRPr="00342912">
        <w:rPr>
          <w:rFonts w:eastAsia="Batang" w:cs="Calibri"/>
          <w:b/>
          <w:sz w:val="20"/>
          <w:szCs w:val="20"/>
          <w:lang w:val="en-US" w:eastAsia="pl-PL" w:bidi="ar-IQ"/>
        </w:rPr>
        <w:t>,</w:t>
      </w:r>
    </w:p>
    <w:p w14:paraId="0F0A3013" w14:textId="417E8988" w:rsidR="00342912" w:rsidRPr="00342912" w:rsidRDefault="00342912" w:rsidP="00342912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F1E0F70" wp14:editId="1301A75E">
                <wp:simplePos x="0" y="0"/>
                <wp:positionH relativeFrom="column">
                  <wp:posOffset>-1482090</wp:posOffset>
                </wp:positionH>
                <wp:positionV relativeFrom="paragraph">
                  <wp:posOffset>227964</wp:posOffset>
                </wp:positionV>
                <wp:extent cx="6543675" cy="0"/>
                <wp:effectExtent l="0" t="0" r="0" b="0"/>
                <wp:wrapNone/>
                <wp:docPr id="1475186053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31D990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6.7pt,17.95pt" to="398.5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342912">
        <w:rPr>
          <w:rFonts w:eastAsia="Batang" w:cs="Calibri"/>
          <w:b/>
          <w:sz w:val="20"/>
          <w:szCs w:val="20"/>
          <w:lang w:val="en-US" w:eastAsia="pl-PL" w:bidi="ar-IQ"/>
        </w:rPr>
        <w:t xml:space="preserve"> www.spzoz-siedlce.pl</w:t>
      </w:r>
    </w:p>
    <w:bookmarkEnd w:id="0"/>
    <w:p w14:paraId="5805D91D" w14:textId="583AAA2F" w:rsidR="00D62E6E" w:rsidRPr="00342912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  <w:r w:rsidRPr="00342912">
        <w:rPr>
          <w:rFonts w:asciiTheme="minorHAnsi" w:eastAsia="Times New Roman" w:hAnsiTheme="minorHAnsi" w:cstheme="minorHAnsi"/>
          <w:bCs/>
          <w:i/>
          <w:iCs/>
          <w:sz w:val="18"/>
          <w:szCs w:val="14"/>
          <w:lang w:eastAsia="pl-PL"/>
        </w:rPr>
        <w:t xml:space="preserve">Załącznik nr </w:t>
      </w:r>
      <w:r w:rsidR="00E21C11" w:rsidRPr="00342912">
        <w:rPr>
          <w:rFonts w:asciiTheme="minorHAnsi" w:eastAsia="Times New Roman" w:hAnsiTheme="minorHAnsi" w:cstheme="minorHAnsi"/>
          <w:bCs/>
          <w:i/>
          <w:iCs/>
          <w:sz w:val="18"/>
          <w:szCs w:val="14"/>
          <w:lang w:eastAsia="pl-PL"/>
        </w:rPr>
        <w:t>6</w:t>
      </w:r>
      <w:r w:rsidRPr="00342912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342912" w14:paraId="28CFC6F6" w14:textId="77777777" w:rsidTr="00D62E6E">
        <w:tc>
          <w:tcPr>
            <w:tcW w:w="2800" w:type="dxa"/>
          </w:tcPr>
          <w:p w14:paraId="7366FF6E" w14:textId="77777777" w:rsidR="00D62E6E" w:rsidRPr="00342912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42912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342912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51620D41" w14:textId="77777777" w:rsidR="00D62E6E" w:rsidRPr="00342912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39A35ED7" w14:textId="77777777" w:rsidR="00D62E6E" w:rsidRPr="00342912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B7A2AFB" w14:textId="77777777" w:rsidR="00D62E6E" w:rsidRPr="00342912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34291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342912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34291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62E6E" w:rsidRPr="00342912" w14:paraId="13EB4429" w14:textId="77777777" w:rsidTr="00D62E6E">
        <w:tc>
          <w:tcPr>
            <w:tcW w:w="2800" w:type="dxa"/>
          </w:tcPr>
          <w:p w14:paraId="461094CC" w14:textId="77777777" w:rsidR="00D62E6E" w:rsidRPr="00342912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42912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05293041" w14:textId="77777777" w:rsidR="00D62E6E" w:rsidRPr="00342912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82CCE6F" w14:textId="77777777" w:rsidR="00D62E6E" w:rsidRPr="00342912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9F8413C" w14:textId="77777777" w:rsidR="00D62E6E" w:rsidRPr="00342912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34291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342912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34291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43A29690" w14:textId="77777777" w:rsidR="00BC121E" w:rsidRPr="00342912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E21C11" w:rsidRPr="00342912" w14:paraId="7E8911A8" w14:textId="77777777" w:rsidTr="00A70E68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A92073" w14:textId="77777777" w:rsidR="00E21C11" w:rsidRPr="00342912" w:rsidRDefault="00E21C11" w:rsidP="00A70E68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 xml:space="preserve">OŚWIADCZENIE WYKONAWCY </w:t>
            </w:r>
          </w:p>
          <w:p w14:paraId="614EC520" w14:textId="1D0CEDAC" w:rsidR="00E21C11" w:rsidRPr="00342912" w:rsidRDefault="00E21C11" w:rsidP="00A70E68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składane w zakresie art. 108 ust. 1 pkt. 5 ustawy z dnia 11 września 2019 r. Prawo zamówień publicznych </w:t>
            </w:r>
            <w:r w:rsidRPr="0034291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(t.j. Dz. U. z 2024 r. poz. 1320 z pĂłĹşn. zm.)</w:t>
            </w:r>
            <w:r w:rsidRPr="0034291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(dalej jako: ustawa Pzp), dotyczące:</w:t>
            </w:r>
          </w:p>
          <w:p w14:paraId="25ED454D" w14:textId="77777777" w:rsidR="00E21C11" w:rsidRPr="00342912" w:rsidRDefault="00E21C11" w:rsidP="00A70E6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przynależności lub braku przynależności do grupy kapitałowej </w:t>
            </w:r>
          </w:p>
          <w:p w14:paraId="1A886B4C" w14:textId="77777777" w:rsidR="00E21C11" w:rsidRPr="00342912" w:rsidRDefault="00E21C11" w:rsidP="00A70E6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5D210287" w14:textId="6B774C12" w:rsidR="00BC121E" w:rsidRPr="00342912" w:rsidRDefault="00E21C11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342912" w14:paraId="3AEEE7B8" w14:textId="77777777" w:rsidTr="00D62E6E">
        <w:tc>
          <w:tcPr>
            <w:tcW w:w="2269" w:type="dxa"/>
          </w:tcPr>
          <w:p w14:paraId="566ADFBD" w14:textId="77777777" w:rsidR="00D62E6E" w:rsidRPr="00342912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D1648AC" w14:textId="54836C4E" w:rsidR="00D62E6E" w:rsidRPr="00342912" w:rsidRDefault="00E21C11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odbiór oraz transport niesegregowanych oraz segregowanych  odpadów komunalnych z posesji Samodzielnego Publicznego Zakładu Opieki Zdrowotnej  w Siedlcach</w:t>
            </w:r>
            <w:r w:rsidR="00D62E6E" w:rsidRPr="0034291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E21C11" w:rsidRPr="00342912" w14:paraId="463C3E6A" w14:textId="77777777" w:rsidTr="00A70E68">
        <w:tc>
          <w:tcPr>
            <w:tcW w:w="2269" w:type="dxa"/>
          </w:tcPr>
          <w:p w14:paraId="2ADCF3AC" w14:textId="77777777" w:rsidR="00E21C11" w:rsidRPr="00342912" w:rsidRDefault="00E21C11" w:rsidP="00A70E6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97CDD21" w14:textId="37C0740F" w:rsidR="00E21C11" w:rsidRPr="00342912" w:rsidRDefault="00E21C11" w:rsidP="00A70E6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odpady komunalne/562/2026</w:t>
            </w:r>
          </w:p>
        </w:tc>
      </w:tr>
    </w:tbl>
    <w:p w14:paraId="24FFBF25" w14:textId="100EBF5F" w:rsidR="00BC121E" w:rsidRPr="00342912" w:rsidRDefault="00E21C11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342912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342912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342912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0254BF98" w14:textId="77777777" w:rsidR="00BC121E" w:rsidRPr="00342912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342912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342912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0846D2D5" w14:textId="77777777" w:rsidR="00BF69A4" w:rsidRPr="00342912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34291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342912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342912" w14:paraId="143079B3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FA18" w14:textId="77777777" w:rsidR="00BC121E" w:rsidRPr="0034291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247B" w14:textId="77777777" w:rsidR="00BC121E" w:rsidRPr="00342912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4F00" w14:textId="77777777" w:rsidR="00BC121E" w:rsidRPr="00342912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342912" w14:paraId="357AD87C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76D2" w14:textId="77777777" w:rsidR="00BC121E" w:rsidRPr="0034291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2D9E" w14:textId="77777777" w:rsidR="00BC121E" w:rsidRPr="0034291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E7FE" w14:textId="77777777" w:rsidR="00BC121E" w:rsidRPr="0034291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342912" w14:paraId="49C0D20E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E563" w14:textId="77777777" w:rsidR="00BC121E" w:rsidRPr="0034291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E6B8" w14:textId="77777777" w:rsidR="00BC121E" w:rsidRPr="0034291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264A" w14:textId="77777777" w:rsidR="00BC121E" w:rsidRPr="0034291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5472F97" w14:textId="77777777" w:rsidR="00BC121E" w:rsidRPr="00342912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342912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16F978CB" w14:textId="77777777" w:rsidR="00BC121E" w:rsidRPr="00342912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34291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Wykonawca może przedstawić dokumenty lub informacje potwierdzające przygotowanie oferty niezależnie od </w:t>
      </w:r>
      <w:r w:rsidRPr="0034291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lastRenderedPageBreak/>
        <w:t>innego Wykonawcy należącego do tej samej grupy kapitałowej.</w:t>
      </w:r>
    </w:p>
    <w:p w14:paraId="7B9BBB6A" w14:textId="77777777" w:rsidR="00067B62" w:rsidRPr="0034291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342912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342912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342912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342912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2071D024" w14:textId="77777777" w:rsidR="00CF03EF" w:rsidRPr="00342912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4"/>
          <w:szCs w:val="14"/>
          <w:vertAlign w:val="superscript"/>
          <w:lang w:eastAsia="pl-PL"/>
        </w:rPr>
      </w:pPr>
      <w:r w:rsidRPr="00342912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</w:t>
      </w:r>
      <w:r w:rsidRPr="00342912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Wypełnić jeżeli dotyczy</w:t>
      </w:r>
    </w:p>
    <w:p w14:paraId="494AA7A8" w14:textId="77777777" w:rsidR="00067B62" w:rsidRPr="00342912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342912" w14:paraId="6757B7FA" w14:textId="77777777" w:rsidTr="00620E37">
        <w:tc>
          <w:tcPr>
            <w:tcW w:w="2660" w:type="dxa"/>
          </w:tcPr>
          <w:p w14:paraId="500EA2CF" w14:textId="77777777" w:rsidR="00BC121E" w:rsidRPr="00342912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5C88C3AD" w14:textId="77777777" w:rsidR="00BC121E" w:rsidRPr="00342912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05C7B3F2" w14:textId="77777777" w:rsidR="00BC121E" w:rsidRPr="00342912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3429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3429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594EF433" w14:textId="77777777" w:rsidR="00BC121E" w:rsidRPr="00342912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44FB2597" w14:textId="77777777" w:rsidR="00BC121E" w:rsidRPr="00342912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1DDDC42" w14:textId="77777777" w:rsidR="00BC121E" w:rsidRPr="00342912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3429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E21C11" w:rsidRPr="003429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="00BC121E" w:rsidRPr="003429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3429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2B39D028" w14:textId="77777777" w:rsidR="00106AC7" w:rsidRPr="00342912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342912" w:rsidSect="004B10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390A8" w14:textId="77777777" w:rsidR="00F34A69" w:rsidRDefault="00F34A69">
      <w:r>
        <w:separator/>
      </w:r>
    </w:p>
  </w:endnote>
  <w:endnote w:type="continuationSeparator" w:id="0">
    <w:p w14:paraId="21CA0AB9" w14:textId="77777777" w:rsidR="00F34A69" w:rsidRDefault="00F3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84CD1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97A200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7A0DE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61DCD54C" w14:textId="2D48825A" w:rsidR="00342912" w:rsidRPr="00342912" w:rsidRDefault="00342912" w:rsidP="00342912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2C9B50" wp14:editId="489C3FCD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13335" t="10795" r="5715" b="8255"/>
              <wp:wrapNone/>
              <wp:docPr id="58688692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2B4062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  <w:bookmarkStart w:id="1" w:name="_Hlk204079734"/>
    <w:r w:rsidRPr="00342912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2B763FBE" w14:textId="174E74F5" w:rsidR="009A4CD3" w:rsidRDefault="00342912" w:rsidP="00342912">
    <w:pPr>
      <w:pStyle w:val="Stopka"/>
      <w:tabs>
        <w:tab w:val="clear" w:pos="4536"/>
      </w:tabs>
      <w:spacing w:after="60"/>
      <w:jc w:val="center"/>
    </w:pPr>
    <w:r w:rsidRPr="00342912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342912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342912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r w:rsidR="009A4CD3">
      <w:rPr>
        <w:rFonts w:ascii="Arial" w:hAnsi="Arial"/>
        <w:sz w:val="18"/>
        <w:szCs w:val="18"/>
      </w:rPr>
      <w:tab/>
    </w:r>
    <w:r w:rsidR="009A4CD3" w:rsidRPr="00342912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9A4CD3" w:rsidRPr="00342912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342912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9A4CD3" w:rsidRPr="00342912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342912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342912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9A4CD3" w:rsidRPr="00342912">
      <w:rPr>
        <w:rStyle w:val="Numerstrony"/>
        <w:rFonts w:asciiTheme="minorHAnsi" w:hAnsiTheme="minorHAnsi" w:cstheme="minorHAnsi"/>
        <w:sz w:val="16"/>
        <w:szCs w:val="16"/>
      </w:rPr>
      <w:t>/</w:t>
    </w:r>
    <w:r w:rsidR="009A4CD3" w:rsidRPr="00342912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342912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9A4CD3" w:rsidRPr="00342912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342912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342912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DD76A" w14:textId="77777777" w:rsidR="00E21C11" w:rsidRDefault="00E21C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80A11" w14:textId="77777777" w:rsidR="00F34A69" w:rsidRDefault="00F34A69">
      <w:r>
        <w:separator/>
      </w:r>
    </w:p>
  </w:footnote>
  <w:footnote w:type="continuationSeparator" w:id="0">
    <w:p w14:paraId="21434ADA" w14:textId="77777777" w:rsidR="00F34A69" w:rsidRDefault="00F34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8288" w14:textId="77777777" w:rsidR="00E21C11" w:rsidRDefault="00E21C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697D" w14:textId="77777777" w:rsidR="00E21C11" w:rsidRDefault="00E21C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448D3" w14:textId="77777777" w:rsidR="00E21C11" w:rsidRDefault="00E21C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4416183">
    <w:abstractNumId w:val="13"/>
  </w:num>
  <w:num w:numId="2" w16cid:durableId="508183241">
    <w:abstractNumId w:val="0"/>
  </w:num>
  <w:num w:numId="3" w16cid:durableId="1530217447">
    <w:abstractNumId w:val="11"/>
  </w:num>
  <w:num w:numId="4" w16cid:durableId="614943322">
    <w:abstractNumId w:val="8"/>
  </w:num>
  <w:num w:numId="5" w16cid:durableId="403065159">
    <w:abstractNumId w:val="7"/>
  </w:num>
  <w:num w:numId="6" w16cid:durableId="1589390393">
    <w:abstractNumId w:val="1"/>
  </w:num>
  <w:num w:numId="7" w16cid:durableId="1069768169">
    <w:abstractNumId w:val="6"/>
  </w:num>
  <w:num w:numId="8" w16cid:durableId="1955626057">
    <w:abstractNumId w:val="3"/>
  </w:num>
  <w:num w:numId="9" w16cid:durableId="1182547637">
    <w:abstractNumId w:val="2"/>
  </w:num>
  <w:num w:numId="10" w16cid:durableId="1693602979">
    <w:abstractNumId w:val="5"/>
  </w:num>
  <w:num w:numId="11" w16cid:durableId="1051533737">
    <w:abstractNumId w:val="10"/>
  </w:num>
  <w:num w:numId="12" w16cid:durableId="60062542">
    <w:abstractNumId w:val="4"/>
  </w:num>
  <w:num w:numId="13" w16cid:durableId="1065421194">
    <w:abstractNumId w:val="9"/>
  </w:num>
  <w:num w:numId="14" w16cid:durableId="7328905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A69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42912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21C11"/>
    <w:rsid w:val="00E37A20"/>
    <w:rsid w:val="00E9061B"/>
    <w:rsid w:val="00EB5766"/>
    <w:rsid w:val="00EC667E"/>
    <w:rsid w:val="00F34A69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D74BE26"/>
  <w15:chartTrackingRefBased/>
  <w15:docId w15:val="{F6451508-BA35-4EA6-8DEB-7E553128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customStyle="1" w:styleId="Styl2">
    <w:name w:val="Styl2"/>
    <w:basedOn w:val="Tekstpodstawowywcity"/>
    <w:rsid w:val="00342912"/>
    <w:pPr>
      <w:tabs>
        <w:tab w:val="left" w:pos="1134"/>
        <w:tab w:val="right" w:pos="9070"/>
      </w:tabs>
      <w:spacing w:after="0" w:line="240" w:lineRule="auto"/>
      <w:ind w:left="1134" w:hanging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2026-03-11T12:07:00Z</cp:lastPrinted>
  <dcterms:created xsi:type="dcterms:W3CDTF">2026-03-11T12:07:00Z</dcterms:created>
  <dcterms:modified xsi:type="dcterms:W3CDTF">2026-03-11T12:07:00Z</dcterms:modified>
</cp:coreProperties>
</file>